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4A3" w:rsidRDefault="001B54A3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1B54A3" w:rsidRDefault="001B54A3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Директор_________Н.Л.Месхи.</w:t>
      </w:r>
    </w:p>
    <w:p w:rsidR="001B54A3" w:rsidRDefault="001B54A3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 Совет дома_____</w:t>
      </w:r>
    </w:p>
    <w:p w:rsidR="001B54A3" w:rsidRDefault="001B54A3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 марта 2014г</w:t>
      </w:r>
    </w:p>
    <w:p w:rsidR="001B54A3" w:rsidRDefault="001B54A3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B54A3" w:rsidRDefault="001B54A3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B54A3" w:rsidRDefault="001B54A3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B54A3" w:rsidRDefault="001B54A3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B54A3" w:rsidRPr="009C424C" w:rsidRDefault="001B54A3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C424C">
        <w:rPr>
          <w:rFonts w:ascii="Times New Roman" w:hAnsi="Times New Roman"/>
          <w:b/>
          <w:sz w:val="28"/>
          <w:szCs w:val="28"/>
        </w:rPr>
        <w:t>ПЛАН</w:t>
      </w:r>
    </w:p>
    <w:p w:rsidR="001B54A3" w:rsidRDefault="001B54A3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 (услуг) необходимых для выполнения на МКЖД 66/12 на 2014г-2015г</w:t>
      </w:r>
    </w:p>
    <w:p w:rsidR="001B54A3" w:rsidRDefault="001B54A3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111"/>
        <w:gridCol w:w="1550"/>
        <w:gridCol w:w="2112"/>
        <w:gridCol w:w="2112"/>
        <w:gridCol w:w="2113"/>
        <w:gridCol w:w="2113"/>
      </w:tblGrid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Наименование работ (услуг) и их адресность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Ед. измер.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единицы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общая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Укрепление водостока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110,35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463,47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подъездов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27000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54000.00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5 лет 1 раз</w:t>
            </w: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Проверка и ремонт по необходимости всех вентиляционных каналов 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130-00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2600.00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/>
                <w:sz w:val="28"/>
                <w:szCs w:val="28"/>
              </w:rPr>
              <w:t>частичный отмостки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2804,87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23000,00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энергетического паспорта Фз-261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1613,15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4839,00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одноразова</w:t>
            </w: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Устранения замечаний по Постановлению прокурора и жил. Инспекции края   о проведении работ  по энергосбережению и повышению энергетической эффективности согласно постановления (губернатора)Краснодарского края №1023/1 от 26.09.2011..а именно  не проведена замена ламп накаливания в местах общего пользования и наружного освещения на энергоэффективные лампы.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4950,00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Гидравлическое испытание и  промывка </w:t>
            </w:r>
          </w:p>
          <w:p w:rsidR="001B54A3" w:rsidRPr="004E71B9" w:rsidRDefault="001B54A3" w:rsidP="004E71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системы отопления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916,8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11,99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11000.00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 </w:t>
            </w: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Установить поручни на всех подъездах дома на при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 xml:space="preserve">подъездных площадках 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где есть ступеньки две и более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5600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11200.00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Ревизия и частичная замена вентилей на ЦО,ГВС, ХВС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16500,00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Установить автоматический датчик включения и выключения наружного освещения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3500</w:t>
            </w:r>
            <w:r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Изоляция горячего водоснабжения по постановлению прокурора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1312,00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ж/б 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по подъездам и площадкам перед подъездами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372,22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700,00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Окраска газовой трубы по всему периметру дома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7672,66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Подвал подготовка т/узла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1445.00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2890,00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Уголок д 40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Арматура д20</w:t>
            </w:r>
          </w:p>
        </w:tc>
        <w:tc>
          <w:tcPr>
            <w:tcW w:w="1550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111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Электрощитовые:</w:t>
            </w:r>
          </w:p>
        </w:tc>
        <w:tc>
          <w:tcPr>
            <w:tcW w:w="1550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Автоматы 16 А</w:t>
            </w:r>
          </w:p>
        </w:tc>
        <w:tc>
          <w:tcPr>
            <w:tcW w:w="1550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900.00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Автоматы 25А</w:t>
            </w:r>
          </w:p>
        </w:tc>
        <w:tc>
          <w:tcPr>
            <w:tcW w:w="1550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48.00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960,00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111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деревянных оконных блоков на энергоэффективные МПО</w:t>
            </w:r>
          </w:p>
        </w:tc>
        <w:tc>
          <w:tcPr>
            <w:tcW w:w="1550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112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5800,00</w:t>
            </w:r>
          </w:p>
        </w:tc>
        <w:tc>
          <w:tcPr>
            <w:tcW w:w="2113" w:type="dxa"/>
          </w:tcPr>
          <w:p w:rsidR="001B54A3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92800.00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 </w:t>
            </w: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Затраты на содержание аварийной службы. дворника-уборшицы, МОП, управление МКД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7058,00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4A3" w:rsidRPr="008827D9" w:rsidTr="008827D9">
        <w:tc>
          <w:tcPr>
            <w:tcW w:w="675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0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11,36 р/м2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01.07.2014г.по 01.07.2015г.</w:t>
            </w:r>
          </w:p>
        </w:tc>
        <w:tc>
          <w:tcPr>
            <w:tcW w:w="2112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253408,60</w:t>
            </w:r>
          </w:p>
        </w:tc>
        <w:tc>
          <w:tcPr>
            <w:tcW w:w="2113" w:type="dxa"/>
          </w:tcPr>
          <w:p w:rsidR="001B54A3" w:rsidRPr="008827D9" w:rsidRDefault="001B54A3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выполнении работ всех 1м2 14,91руб.</w:t>
            </w:r>
          </w:p>
        </w:tc>
      </w:tr>
    </w:tbl>
    <w:p w:rsidR="001B54A3" w:rsidRDefault="001B54A3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54A3" w:rsidRPr="009C424C" w:rsidRDefault="001B54A3" w:rsidP="009C424C">
      <w:pPr>
        <w:jc w:val="center"/>
        <w:rPr>
          <w:rFonts w:ascii="Times New Roman" w:hAnsi="Times New Roman"/>
          <w:sz w:val="28"/>
          <w:szCs w:val="28"/>
        </w:rPr>
      </w:pPr>
    </w:p>
    <w:sectPr w:rsidR="001B54A3" w:rsidRPr="009C424C" w:rsidSect="009C424C">
      <w:footerReference w:type="even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4A3" w:rsidRDefault="001B54A3">
      <w:r>
        <w:separator/>
      </w:r>
    </w:p>
  </w:endnote>
  <w:endnote w:type="continuationSeparator" w:id="0">
    <w:p w:rsidR="001B54A3" w:rsidRDefault="001B5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4A3" w:rsidRDefault="001B54A3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54A3" w:rsidRDefault="001B54A3" w:rsidP="00BD3C0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4A3" w:rsidRDefault="001B54A3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B54A3" w:rsidRDefault="001B54A3" w:rsidP="00BD3C0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4A3" w:rsidRDefault="001B54A3">
      <w:r>
        <w:separator/>
      </w:r>
    </w:p>
  </w:footnote>
  <w:footnote w:type="continuationSeparator" w:id="0">
    <w:p w:rsidR="001B54A3" w:rsidRDefault="001B54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24C"/>
    <w:rsid w:val="00011C1C"/>
    <w:rsid w:val="0001484E"/>
    <w:rsid w:val="0005320E"/>
    <w:rsid w:val="00095B20"/>
    <w:rsid w:val="000D28F9"/>
    <w:rsid w:val="000D6297"/>
    <w:rsid w:val="000E5A5E"/>
    <w:rsid w:val="0010550A"/>
    <w:rsid w:val="001262F0"/>
    <w:rsid w:val="00153EA9"/>
    <w:rsid w:val="00154AF8"/>
    <w:rsid w:val="001A4A9B"/>
    <w:rsid w:val="001B54A3"/>
    <w:rsid w:val="002D7075"/>
    <w:rsid w:val="002E0FE7"/>
    <w:rsid w:val="003B3529"/>
    <w:rsid w:val="004057BB"/>
    <w:rsid w:val="004A1059"/>
    <w:rsid w:val="004E71B9"/>
    <w:rsid w:val="005A364F"/>
    <w:rsid w:val="00620B1C"/>
    <w:rsid w:val="007D25D8"/>
    <w:rsid w:val="008827D9"/>
    <w:rsid w:val="008952FB"/>
    <w:rsid w:val="009A33A4"/>
    <w:rsid w:val="009C424C"/>
    <w:rsid w:val="009E6815"/>
    <w:rsid w:val="00A16BC4"/>
    <w:rsid w:val="00A8537A"/>
    <w:rsid w:val="00AE6F37"/>
    <w:rsid w:val="00B611DF"/>
    <w:rsid w:val="00B6430E"/>
    <w:rsid w:val="00B64CF8"/>
    <w:rsid w:val="00BD3C0F"/>
    <w:rsid w:val="00C13A50"/>
    <w:rsid w:val="00D07880"/>
    <w:rsid w:val="00D47572"/>
    <w:rsid w:val="00D95CB4"/>
    <w:rsid w:val="00E52362"/>
    <w:rsid w:val="00F867C6"/>
    <w:rsid w:val="00FC3D1C"/>
    <w:rsid w:val="00FD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59"/>
    <w:pPr>
      <w:spacing w:after="200"/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424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D3C0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62F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D3C0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3</Pages>
  <Words>320</Words>
  <Characters>1826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Neo</cp:lastModifiedBy>
  <cp:revision>3</cp:revision>
  <cp:lastPrinted>2014-03-11T11:25:00Z</cp:lastPrinted>
  <dcterms:created xsi:type="dcterms:W3CDTF">2014-03-13T09:52:00Z</dcterms:created>
  <dcterms:modified xsi:type="dcterms:W3CDTF">2014-03-13T10:53:00Z</dcterms:modified>
</cp:coreProperties>
</file>